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0EE" w:rsidRDefault="003020EE" w:rsidP="00DA5668">
      <w:pPr>
        <w:pStyle w:val="21"/>
        <w:shd w:val="clear" w:color="auto" w:fill="auto"/>
        <w:spacing w:before="0" w:after="0" w:line="276" w:lineRule="exact"/>
        <w:ind w:left="4940"/>
      </w:pPr>
      <w:r>
        <w:t>Приложение № 4</w:t>
      </w:r>
    </w:p>
    <w:p w:rsidR="003020EE" w:rsidRDefault="003020EE" w:rsidP="00DA5668">
      <w:pPr>
        <w:pStyle w:val="90"/>
        <w:shd w:val="clear" w:color="auto" w:fill="auto"/>
        <w:spacing w:before="0" w:after="613" w:line="276" w:lineRule="exact"/>
        <w:ind w:left="4940"/>
      </w:pPr>
      <w:r>
        <w:t xml:space="preserve">к Положению о порядке заключения договора о целевом обучении между Верховным Судом </w:t>
      </w:r>
      <w:r w:rsidRPr="00726487">
        <w:t xml:space="preserve">Карачаево-Черкесской </w:t>
      </w:r>
      <w:r>
        <w:t xml:space="preserve"> Республики и гражданином Российской Федерации с обязательством последующего прохождения федеральной государственной гражданской службы</w:t>
      </w:r>
    </w:p>
    <w:p w:rsidR="003020EE" w:rsidRDefault="003020EE" w:rsidP="00DA5668">
      <w:pPr>
        <w:pStyle w:val="50"/>
        <w:keepNext/>
        <w:keepLines/>
        <w:shd w:val="clear" w:color="auto" w:fill="auto"/>
        <w:spacing w:before="0" w:after="254" w:line="260" w:lineRule="exact"/>
      </w:pPr>
      <w:bookmarkStart w:id="0" w:name="bookmark11"/>
      <w:r>
        <w:rPr>
          <w:rStyle w:val="53pt"/>
        </w:rPr>
        <w:t>РАСПИСКА</w:t>
      </w:r>
      <w:bookmarkEnd w:id="0"/>
    </w:p>
    <w:p w:rsidR="003020EE" w:rsidRDefault="003020EE" w:rsidP="00DA5668">
      <w:pPr>
        <w:pStyle w:val="21"/>
        <w:shd w:val="clear" w:color="auto" w:fill="auto"/>
        <w:spacing w:before="0" w:after="0" w:line="298" w:lineRule="exact"/>
        <w:ind w:firstLine="660"/>
      </w:pPr>
      <w:r>
        <w:t xml:space="preserve">Перед заключением договора о целевом обучении </w:t>
      </w:r>
      <w:r>
        <w:rPr>
          <w:rStyle w:val="212pt1"/>
        </w:rPr>
        <w:t xml:space="preserve">гражданский служащий </w:t>
      </w:r>
      <w:r>
        <w:t>ознакомлен со следующей информацией, содержащейся в Федеральном законе от 29 декабря 2012 г. № 27Э-ФЗ «Об образовании в Российской Федерации», Положении о целевом обучении по образовательным программам среднего профессионального и высшего образования, утвержденном постановлением Правительства Российской Федерации от 27 апреля 2024 г. № 555.</w:t>
      </w:r>
    </w:p>
    <w:p w:rsidR="003020EE" w:rsidRDefault="003020EE" w:rsidP="00DA5668">
      <w:pPr>
        <w:pStyle w:val="21"/>
        <w:shd w:val="clear" w:color="auto" w:fill="auto"/>
        <w:spacing w:before="0" w:after="0" w:line="298" w:lineRule="exact"/>
        <w:ind w:firstLine="660"/>
      </w:pPr>
      <w:r>
        <w:t xml:space="preserve">В случаях неисполнения гражданским служащим, принятым на целевое обучение по образовательным программам высшего образования за счет бюджетных ассигнований федерального бюджета в пределах квоты, установленной Правительством Российской Федерации, обязательства по осуществлению трудовой деятельности </w:t>
      </w:r>
      <w:r>
        <w:rPr>
          <w:rStyle w:val="212pt2"/>
        </w:rPr>
        <w:t xml:space="preserve">в течение 3 лет, гражданский служащий выплачивает штраф </w:t>
      </w:r>
      <w:r>
        <w:t>в размере расходов федерального бюджета, осуществленных на обучение гражданского служащего, который зачисляется в соответствующий бюджет бюджетной системы Российской Федерации (далее - штраф).</w:t>
      </w:r>
    </w:p>
    <w:p w:rsidR="003020EE" w:rsidRDefault="003020EE" w:rsidP="00DA5668">
      <w:pPr>
        <w:pStyle w:val="21"/>
        <w:shd w:val="clear" w:color="auto" w:fill="auto"/>
        <w:spacing w:before="0" w:after="0" w:line="298" w:lineRule="exact"/>
        <w:ind w:firstLine="780"/>
      </w:pPr>
      <w:r>
        <w:t>Штраф с гражданского служащего взимается:</w:t>
      </w:r>
    </w:p>
    <w:p w:rsidR="003020EE" w:rsidRDefault="003020EE" w:rsidP="00DA5668">
      <w:pPr>
        <w:pStyle w:val="21"/>
        <w:shd w:val="clear" w:color="auto" w:fill="auto"/>
        <w:tabs>
          <w:tab w:val="left" w:pos="1184"/>
        </w:tabs>
        <w:spacing w:before="0" w:after="0" w:line="298" w:lineRule="exact"/>
        <w:ind w:firstLine="780"/>
      </w:pPr>
      <w:r>
        <w:t>а)</w:t>
      </w:r>
      <w:r>
        <w:tab/>
        <w:t>в случае если он не исполнил обязательство по осуществлению трудовой</w:t>
      </w:r>
    </w:p>
    <w:p w:rsidR="003020EE" w:rsidRDefault="003020EE" w:rsidP="00DA5668">
      <w:pPr>
        <w:pStyle w:val="21"/>
        <w:shd w:val="clear" w:color="auto" w:fill="auto"/>
        <w:tabs>
          <w:tab w:val="left" w:pos="4390"/>
          <w:tab w:val="left" w:pos="5620"/>
          <w:tab w:val="right" w:pos="10239"/>
        </w:tabs>
        <w:spacing w:before="0" w:after="0" w:line="298" w:lineRule="exact"/>
      </w:pPr>
      <w:r>
        <w:t>деятельности в связи с тем, что</w:t>
      </w:r>
      <w:r>
        <w:tab/>
        <w:t>договор</w:t>
      </w:r>
      <w:r>
        <w:tab/>
        <w:t>о целевом обучении был</w:t>
      </w:r>
      <w:r>
        <w:tab/>
        <w:t>расторгнут</w:t>
      </w:r>
    </w:p>
    <w:p w:rsidR="003020EE" w:rsidRDefault="003020EE" w:rsidP="00DA5668">
      <w:pPr>
        <w:pStyle w:val="21"/>
        <w:shd w:val="clear" w:color="auto" w:fill="auto"/>
        <w:spacing w:before="0" w:after="0" w:line="298" w:lineRule="exact"/>
      </w:pPr>
      <w:r>
        <w:t>(стал считаться расторгнутым) до завершения освоения образовательной программы, - в размере расходов, осуществленных на обучение гражданина за период фактического обучения по образовательной программе до дня, когда договор о целевом обучении расторгнут (стал считаться расторгнутым);</w:t>
      </w:r>
    </w:p>
    <w:p w:rsidR="003020EE" w:rsidRDefault="003020EE" w:rsidP="00DA5668">
      <w:pPr>
        <w:pStyle w:val="21"/>
        <w:shd w:val="clear" w:color="auto" w:fill="auto"/>
        <w:tabs>
          <w:tab w:val="left" w:pos="1184"/>
          <w:tab w:val="left" w:pos="3104"/>
          <w:tab w:val="left" w:pos="4454"/>
          <w:tab w:val="left" w:pos="5706"/>
          <w:tab w:val="right" w:pos="8896"/>
          <w:tab w:val="right" w:pos="10239"/>
        </w:tabs>
        <w:spacing w:before="0" w:after="0" w:line="298" w:lineRule="exact"/>
        <w:ind w:firstLine="780"/>
      </w:pPr>
      <w:r>
        <w:t>б)</w:t>
      </w:r>
      <w:r>
        <w:tab/>
        <w:t>в случае если</w:t>
      </w:r>
      <w:r>
        <w:tab/>
        <w:t>гражданин</w:t>
      </w:r>
      <w:r>
        <w:tab/>
        <w:t>завершил</w:t>
      </w:r>
      <w:r>
        <w:tab/>
        <w:t>освоение</w:t>
      </w:r>
      <w:r>
        <w:tab/>
        <w:t>образовательной</w:t>
      </w:r>
      <w:r>
        <w:tab/>
        <w:t>программы</w:t>
      </w:r>
    </w:p>
    <w:p w:rsidR="003020EE" w:rsidRDefault="003020EE" w:rsidP="00DA5668">
      <w:pPr>
        <w:pStyle w:val="21"/>
        <w:shd w:val="clear" w:color="auto" w:fill="auto"/>
        <w:spacing w:before="0" w:after="0" w:line="298" w:lineRule="exact"/>
      </w:pPr>
      <w:r>
        <w:t>на условиях договора о целевом обучении и не заключил дополнительное соглашение к служебному контракту на условиях договора о целевом обучении, - в размере расходов, осуществленных на обучение гражданина за период освоения образовательной программы;</w:t>
      </w:r>
    </w:p>
    <w:p w:rsidR="003020EE" w:rsidRDefault="003020EE" w:rsidP="00DA5668">
      <w:pPr>
        <w:pStyle w:val="21"/>
        <w:shd w:val="clear" w:color="auto" w:fill="auto"/>
        <w:tabs>
          <w:tab w:val="left" w:pos="1184"/>
          <w:tab w:val="left" w:pos="3104"/>
          <w:tab w:val="left" w:pos="4446"/>
          <w:tab w:val="left" w:pos="5706"/>
          <w:tab w:val="right" w:pos="8896"/>
          <w:tab w:val="right" w:pos="10239"/>
        </w:tabs>
        <w:spacing w:before="0" w:after="0" w:line="298" w:lineRule="exact"/>
        <w:ind w:firstLine="780"/>
      </w:pPr>
      <w:r>
        <w:t>в)</w:t>
      </w:r>
      <w:r>
        <w:tab/>
        <w:t>в случае если</w:t>
      </w:r>
      <w:r>
        <w:tab/>
        <w:t>гражданин</w:t>
      </w:r>
      <w:r>
        <w:tab/>
        <w:t>завершил</w:t>
      </w:r>
      <w:r>
        <w:tab/>
        <w:t>освоение</w:t>
      </w:r>
      <w:r>
        <w:tab/>
        <w:t>образовательной</w:t>
      </w:r>
      <w:r>
        <w:tab/>
        <w:t>программы</w:t>
      </w:r>
    </w:p>
    <w:p w:rsidR="003020EE" w:rsidRDefault="003020EE" w:rsidP="00DA5668">
      <w:pPr>
        <w:pStyle w:val="21"/>
        <w:shd w:val="clear" w:color="auto" w:fill="auto"/>
        <w:tabs>
          <w:tab w:val="center" w:pos="1836"/>
          <w:tab w:val="left" w:pos="5620"/>
          <w:tab w:val="right" w:pos="8896"/>
          <w:tab w:val="right" w:pos="10239"/>
        </w:tabs>
        <w:spacing w:before="0" w:after="0" w:line="298" w:lineRule="exact"/>
      </w:pPr>
      <w:r>
        <w:t>на</w:t>
      </w:r>
      <w:r>
        <w:tab/>
        <w:t>условиях договора о целевом обучении,</w:t>
      </w:r>
      <w:r>
        <w:tab/>
        <w:t>заключил</w:t>
      </w:r>
      <w:r>
        <w:tab/>
        <w:t>дополнительное</w:t>
      </w:r>
      <w:r>
        <w:tab/>
        <w:t>соглашение</w:t>
      </w:r>
    </w:p>
    <w:p w:rsidR="003020EE" w:rsidRDefault="003020EE" w:rsidP="00DA5668">
      <w:pPr>
        <w:pStyle w:val="21"/>
        <w:shd w:val="clear" w:color="auto" w:fill="auto"/>
        <w:spacing w:before="0" w:after="0" w:line="298" w:lineRule="exact"/>
      </w:pPr>
      <w:r>
        <w:t>к служебному контракту на условиях договора о целевом обучении и не исполнил обязательство по осуществлению трудовой деятельности, - в размере, определяемом в соответствии с расходами, осуществленными на обучение гражданина за период освоения гражданином образовательной программы пропорционально доле неотработанного времени (дней) в пределах срока трудовой деятельности.</w:t>
      </w:r>
    </w:p>
    <w:p w:rsidR="003020EE" w:rsidRDefault="003020EE" w:rsidP="00DA5668">
      <w:pPr>
        <w:pStyle w:val="21"/>
        <w:shd w:val="clear" w:color="auto" w:fill="auto"/>
        <w:spacing w:before="0" w:after="0" w:line="298" w:lineRule="exact"/>
        <w:ind w:firstLine="780"/>
      </w:pPr>
      <w:r>
        <w:t>Определение размера штрафа осуществляется организацией, осуществляющей образовательную деятельность, в которой гражданин обучался в соответствии с договором о целевом обучении.</w:t>
      </w:r>
    </w:p>
    <w:p w:rsidR="003020EE" w:rsidRDefault="003020EE" w:rsidP="00DA5668">
      <w:pPr>
        <w:pStyle w:val="21"/>
        <w:shd w:val="clear" w:color="auto" w:fill="auto"/>
        <w:spacing w:before="0" w:after="0" w:line="298" w:lineRule="exact"/>
        <w:ind w:firstLine="780"/>
      </w:pPr>
      <w:r>
        <w:t>Организация, определяющая размер штрафа, направляет гражданину, обязанному выплатить штраф, требование о выплате штрафа с указанием размера штрафа и платежных реквизитов, в соответствии с которыми должен быть выплачен штраф.</w:t>
      </w:r>
      <w:r>
        <w:br w:type="page"/>
      </w:r>
    </w:p>
    <w:p w:rsidR="003020EE" w:rsidRDefault="003020EE" w:rsidP="00DA5668">
      <w:pPr>
        <w:pStyle w:val="21"/>
        <w:shd w:val="clear" w:color="auto" w:fill="auto"/>
        <w:spacing w:before="0" w:after="0" w:line="298" w:lineRule="exact"/>
        <w:ind w:firstLine="760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7" type="#_x0000_t202" style="position:absolute;left:0;text-align:left;margin-left:1pt;margin-top:222.1pt;width:28.8pt;height:13pt;z-index:-251658240;visibility:visible;mso-wrap-distance-left:5pt;mso-wrap-distance-right:5pt;mso-wrap-distance-bottom:4.65pt;mso-position-horizontal-relative:margin;mso-position-vertical-relative:margin" filled="f" stroked="f">
            <v:textbox style="mso-fit-shape-to-text:t" inset="0,0,0,0">
              <w:txbxContent>
                <w:p w:rsidR="003020EE" w:rsidRDefault="003020EE" w:rsidP="00DA5668">
                  <w:pPr>
                    <w:pStyle w:val="21"/>
                    <w:shd w:val="clear" w:color="auto" w:fill="auto"/>
                    <w:spacing w:before="0" w:after="0" w:line="260" w:lineRule="exact"/>
                    <w:jc w:val="left"/>
                  </w:pPr>
                  <w:r>
                    <w:rPr>
                      <w:rStyle w:val="2Exact"/>
                    </w:rPr>
                    <w:t>Дата</w:t>
                  </w:r>
                </w:p>
              </w:txbxContent>
            </v:textbox>
            <w10:wrap type="square" side="right" anchorx="margin" anchory="margin"/>
          </v:shape>
        </w:pict>
      </w:r>
      <w:r>
        <w:t>Одновременно с направлением требования заказчику или гражданину направляет в федеральный орган исполнительной власти, исполняющий функции администратора доходов федерального бюджета в отношении этой организации (далее - администратор доходов федерального бюджета), копию указанного требования.</w:t>
      </w:r>
    </w:p>
    <w:p w:rsidR="003020EE" w:rsidRDefault="003020EE" w:rsidP="00DA5668">
      <w:pPr>
        <w:pStyle w:val="21"/>
        <w:shd w:val="clear" w:color="auto" w:fill="auto"/>
        <w:spacing w:before="0" w:after="0" w:line="298" w:lineRule="exact"/>
        <w:ind w:firstLine="760"/>
      </w:pPr>
      <w:r>
        <w:t>Гражданин, обязанный выплатить штраф, не позднее 12 месяцев со дня получения требования о выплате штрафа выплачивает штраф посредством перечисления денежных средств на счет, указанный в требовании о выплате штрафа.</w:t>
      </w:r>
    </w:p>
    <w:p w:rsidR="003020EE" w:rsidRDefault="003020EE" w:rsidP="00DA5668">
      <w:pPr>
        <w:pStyle w:val="21"/>
        <w:shd w:val="clear" w:color="auto" w:fill="auto"/>
        <w:spacing w:before="0" w:after="978" w:line="298" w:lineRule="exact"/>
        <w:ind w:firstLine="760"/>
      </w:pPr>
      <w:r>
        <w:t>Администратор доходов федерального бюджета осуществляет мониторинг выплаты штрафа в соответствии с информацией, полученной от организации, определяющей размер штрафа. В случае если гражданин в вышеуказанный срок не выплатил штраф или выплатил штраф не в полном объеме, администратор доходов федерального бюджета обеспечивает взыскание штрафа в судебном порядке.</w:t>
      </w:r>
      <w:bookmarkStart w:id="1" w:name="bookmark12"/>
    </w:p>
    <w:p w:rsidR="003020EE" w:rsidRDefault="003020EE" w:rsidP="00DA5668">
      <w:pPr>
        <w:pStyle w:val="21"/>
        <w:shd w:val="clear" w:color="auto" w:fill="auto"/>
        <w:spacing w:before="0" w:after="0" w:line="240" w:lineRule="auto"/>
        <w:ind w:firstLine="760"/>
      </w:pPr>
      <w:r>
        <w:t xml:space="preserve">                                                                       __________(___________________)</w:t>
      </w:r>
      <w:bookmarkEnd w:id="1"/>
    </w:p>
    <w:p w:rsidR="003020EE" w:rsidRDefault="003020EE" w:rsidP="00DA5668">
      <w:pPr>
        <w:pStyle w:val="80"/>
        <w:shd w:val="clear" w:color="auto" w:fill="auto"/>
        <w:spacing w:before="0" w:after="0" w:line="240" w:lineRule="auto"/>
        <w:jc w:val="both"/>
        <w:sectPr w:rsidR="003020EE">
          <w:headerReference w:type="default" r:id="rId6"/>
          <w:pgSz w:w="11900" w:h="16840"/>
          <w:pgMar w:top="1202" w:right="561" w:bottom="1013" w:left="1007" w:header="0" w:footer="3" w:gutter="0"/>
          <w:pgNumType w:start="30"/>
          <w:cols w:space="720"/>
          <w:noEndnote/>
          <w:docGrid w:linePitch="360"/>
        </w:sectPr>
      </w:pPr>
      <w:r>
        <w:t xml:space="preserve">                               </w:t>
      </w:r>
      <w:bookmarkStart w:id="2" w:name="_GoBack"/>
      <w:bookmarkEnd w:id="2"/>
      <w:r>
        <w:t xml:space="preserve">                                                                                                                                           (подпись, инициалы, фамилия</w:t>
      </w:r>
    </w:p>
    <w:p w:rsidR="003020EE" w:rsidRDefault="003020EE"/>
    <w:sectPr w:rsidR="003020EE" w:rsidSect="009B2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0EE" w:rsidRDefault="003020EE" w:rsidP="009B2B8A">
      <w:pPr>
        <w:spacing w:after="0" w:line="240" w:lineRule="auto"/>
      </w:pPr>
      <w:r>
        <w:separator/>
      </w:r>
    </w:p>
  </w:endnote>
  <w:endnote w:type="continuationSeparator" w:id="0">
    <w:p w:rsidR="003020EE" w:rsidRDefault="003020EE" w:rsidP="009B2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0EE" w:rsidRDefault="003020EE" w:rsidP="009B2B8A">
      <w:pPr>
        <w:spacing w:after="0" w:line="240" w:lineRule="auto"/>
      </w:pPr>
      <w:r>
        <w:separator/>
      </w:r>
    </w:p>
  </w:footnote>
  <w:footnote w:type="continuationSeparator" w:id="0">
    <w:p w:rsidR="003020EE" w:rsidRDefault="003020EE" w:rsidP="009B2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0EE" w:rsidRDefault="003020EE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49" type="#_x0000_t202" style="position:absolute;margin-left:307.05pt;margin-top:33.7pt;width:4.3pt;height:9.75pt;z-index:-251656192;visibility:visible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3020EE" w:rsidRDefault="003020EE">
                <w:pPr>
                  <w:pStyle w:val="1"/>
                  <w:shd w:val="clear" w:color="auto" w:fill="auto"/>
                  <w:spacing w:line="240" w:lineRule="auto"/>
                </w:pPr>
                <w:r>
                  <w:rPr>
                    <w:rStyle w:val="a0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879"/>
    <w:rsid w:val="003020EE"/>
    <w:rsid w:val="005B1879"/>
    <w:rsid w:val="00726487"/>
    <w:rsid w:val="009B2B8A"/>
    <w:rsid w:val="00AA61BE"/>
    <w:rsid w:val="00DA5668"/>
    <w:rsid w:val="00F85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B8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1"/>
    <w:uiPriority w:val="99"/>
    <w:locked/>
    <w:rsid w:val="00DA566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Заголовок №5_"/>
    <w:basedOn w:val="DefaultParagraphFont"/>
    <w:link w:val="50"/>
    <w:uiPriority w:val="99"/>
    <w:locked/>
    <w:rsid w:val="00DA566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Exact">
    <w:name w:val="Основной текст (2) Exact"/>
    <w:basedOn w:val="DefaultParagraphFont"/>
    <w:uiPriority w:val="99"/>
    <w:rsid w:val="00DA5668"/>
    <w:rPr>
      <w:rFonts w:ascii="Times New Roman" w:hAnsi="Times New Roman" w:cs="Times New Roman"/>
      <w:sz w:val="26"/>
      <w:szCs w:val="26"/>
      <w:u w:val="none"/>
    </w:rPr>
  </w:style>
  <w:style w:type="character" w:customStyle="1" w:styleId="a">
    <w:name w:val="Колонтитул_"/>
    <w:basedOn w:val="DefaultParagraphFont"/>
    <w:link w:val="1"/>
    <w:uiPriority w:val="99"/>
    <w:locked/>
    <w:rsid w:val="00DA5668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a0">
    <w:name w:val="Колонтитул"/>
    <w:basedOn w:val="a"/>
    <w:uiPriority w:val="99"/>
    <w:rsid w:val="00DA5668"/>
    <w:rPr>
      <w:color w:val="000000"/>
      <w:spacing w:val="0"/>
      <w:w w:val="100"/>
      <w:position w:val="0"/>
      <w:lang w:val="ru-RU" w:eastAsia="ru-RU"/>
    </w:rPr>
  </w:style>
  <w:style w:type="character" w:customStyle="1" w:styleId="53pt">
    <w:name w:val="Заголовок №5 + Интервал 3 pt"/>
    <w:basedOn w:val="5"/>
    <w:uiPriority w:val="99"/>
    <w:rsid w:val="00DA5668"/>
    <w:rPr>
      <w:color w:val="000000"/>
      <w:spacing w:val="70"/>
      <w:w w:val="100"/>
      <w:position w:val="0"/>
      <w:lang w:val="ru-RU" w:eastAsia="ru-RU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DA5668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9">
    <w:name w:val="Основной текст (9)_"/>
    <w:basedOn w:val="DefaultParagraphFont"/>
    <w:link w:val="90"/>
    <w:uiPriority w:val="99"/>
    <w:locked/>
    <w:rsid w:val="00DA5668"/>
    <w:rPr>
      <w:rFonts w:ascii="Times New Roman" w:hAnsi="Times New Roman" w:cs="Times New Roman"/>
      <w:shd w:val="clear" w:color="auto" w:fill="FFFFFF"/>
    </w:rPr>
  </w:style>
  <w:style w:type="character" w:customStyle="1" w:styleId="212pt2">
    <w:name w:val="Основной текст (2) + 12 pt2"/>
    <w:aliases w:val="Полужирный2"/>
    <w:basedOn w:val="2"/>
    <w:uiPriority w:val="99"/>
    <w:rsid w:val="00DA5668"/>
    <w:rPr>
      <w:b/>
      <w:b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12pt1">
    <w:name w:val="Основной текст (2) + 12 pt1"/>
    <w:aliases w:val="Полужирный1"/>
    <w:basedOn w:val="2"/>
    <w:uiPriority w:val="99"/>
    <w:rsid w:val="00DA5668"/>
    <w:rPr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paragraph" w:customStyle="1" w:styleId="21">
    <w:name w:val="Основной текст (2)1"/>
    <w:basedOn w:val="Normal"/>
    <w:link w:val="2"/>
    <w:uiPriority w:val="99"/>
    <w:rsid w:val="00DA5668"/>
    <w:pPr>
      <w:widowControl w:val="0"/>
      <w:shd w:val="clear" w:color="auto" w:fill="FFFFFF"/>
      <w:spacing w:before="360" w:after="180" w:line="240" w:lineRule="atLeas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50">
    <w:name w:val="Заголовок №5"/>
    <w:basedOn w:val="Normal"/>
    <w:link w:val="5"/>
    <w:uiPriority w:val="99"/>
    <w:rsid w:val="00DA5668"/>
    <w:pPr>
      <w:widowControl w:val="0"/>
      <w:shd w:val="clear" w:color="auto" w:fill="FFFFFF"/>
      <w:spacing w:before="1980" w:after="0" w:line="322" w:lineRule="exact"/>
      <w:jc w:val="center"/>
      <w:outlineLvl w:val="4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Normal"/>
    <w:link w:val="a"/>
    <w:uiPriority w:val="99"/>
    <w:rsid w:val="00DA5668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17"/>
      <w:szCs w:val="17"/>
    </w:rPr>
  </w:style>
  <w:style w:type="paragraph" w:customStyle="1" w:styleId="80">
    <w:name w:val="Основной текст (8)"/>
    <w:basedOn w:val="Normal"/>
    <w:link w:val="8"/>
    <w:uiPriority w:val="99"/>
    <w:rsid w:val="00DA5668"/>
    <w:pPr>
      <w:widowControl w:val="0"/>
      <w:shd w:val="clear" w:color="auto" w:fill="FFFFFF"/>
      <w:spacing w:before="180" w:after="660" w:line="240" w:lineRule="atLeast"/>
    </w:pPr>
    <w:rPr>
      <w:rFonts w:ascii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Normal"/>
    <w:link w:val="9"/>
    <w:uiPriority w:val="99"/>
    <w:rsid w:val="00DA5668"/>
    <w:pPr>
      <w:widowControl w:val="0"/>
      <w:shd w:val="clear" w:color="auto" w:fill="FFFFFF"/>
      <w:spacing w:before="60" w:after="660" w:line="240" w:lineRule="atLeast"/>
      <w:jc w:val="both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613</Words>
  <Characters>3498</Characters>
  <Application>Microsoft Office Outlook</Application>
  <DocSecurity>0</DocSecurity>
  <Lines>0</Lines>
  <Paragraphs>0</Paragraphs>
  <ScaleCrop>false</ScaleCrop>
  <Company>Судебный департамент при ВС РФ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Махова</dc:creator>
  <cp:keywords/>
  <dc:description/>
  <cp:lastModifiedBy>admin</cp:lastModifiedBy>
  <cp:revision>3</cp:revision>
  <dcterms:created xsi:type="dcterms:W3CDTF">2025-04-24T06:53:00Z</dcterms:created>
  <dcterms:modified xsi:type="dcterms:W3CDTF">2025-07-01T13:12:00Z</dcterms:modified>
</cp:coreProperties>
</file>